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73" w:rsidRDefault="007B2F73">
      <w:pPr>
        <w:pStyle w:val="BodyTextIndent2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7B2F73" w:rsidRDefault="007B2F73">
      <w:pPr>
        <w:jc w:val="center"/>
      </w:pPr>
    </w:p>
    <w:p w:rsidR="007B2F73" w:rsidRDefault="007B2F73">
      <w:pPr>
        <w:pStyle w:val="Heading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7B2F73" w:rsidRDefault="007B2F7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7B2F73" w:rsidRDefault="007B2F7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7B2F73" w:rsidRDefault="007B2F73">
      <w:pPr>
        <w:pStyle w:val="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7B2F73" w:rsidRDefault="007B2F7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7B2F73" w:rsidRDefault="007B2F73">
      <w:pPr>
        <w:pStyle w:val="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7B2F73" w:rsidRDefault="007B2F7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7B2F73" w:rsidRDefault="007B2F7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7B2F73" w:rsidRDefault="007B2F7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7B2F73" w:rsidRPr="00A419FF" w:rsidRDefault="007B2F7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7B2F73" w:rsidRDefault="007B2F7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7B2F73" w:rsidRDefault="007B2F7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7B2F73" w:rsidRDefault="007B2F73" w:rsidP="00F6579E">
      <w:pPr>
        <w:pStyle w:val="a0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продукции, качество, ресурсные возможности и деловая репутация Участника, положительный опыт сотрудничества (в т.ч с ОАО «ТГК-1»);</w:t>
      </w:r>
    </w:p>
    <w:p w:rsidR="007B2F73" w:rsidRPr="00A56F34" w:rsidRDefault="007B2F73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7B2F73" w:rsidRDefault="007B2F73" w:rsidP="00270709">
      <w:pPr>
        <w:pStyle w:val="a0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продукции;</w:t>
      </w:r>
      <w:r>
        <w:rPr>
          <w:sz w:val="24"/>
        </w:rPr>
        <w:t xml:space="preserve"> </w:t>
      </w:r>
    </w:p>
    <w:p w:rsidR="007B2F73" w:rsidRPr="00A56F34" w:rsidRDefault="007B2F73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7B2F73" w:rsidRPr="00A56F34" w:rsidRDefault="007B2F73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7B2F73" w:rsidRDefault="007B2F73" w:rsidP="00CD2C4F">
      <w:pPr>
        <w:pStyle w:val="a0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B2F73" w:rsidRDefault="007B2F73"/>
    <w:p w:rsidR="007B2F73" w:rsidRDefault="007B2F73"/>
    <w:p w:rsidR="007B2F73" w:rsidRDefault="007B2F73" w:rsidP="00125AFB">
      <w:pPr>
        <w:ind w:firstLine="567"/>
      </w:pPr>
      <w:r>
        <w:t xml:space="preserve"> </w:t>
      </w:r>
    </w:p>
    <w:sectPr w:rsidR="007B2F73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E1C"/>
    <w:rsid w:val="00081DE3"/>
    <w:rsid w:val="00125AFB"/>
    <w:rsid w:val="00161B04"/>
    <w:rsid w:val="0016471D"/>
    <w:rsid w:val="00176E1C"/>
    <w:rsid w:val="002242D8"/>
    <w:rsid w:val="00270709"/>
    <w:rsid w:val="0034312D"/>
    <w:rsid w:val="0044282F"/>
    <w:rsid w:val="00480CCF"/>
    <w:rsid w:val="004B7F45"/>
    <w:rsid w:val="005B74AD"/>
    <w:rsid w:val="006317D0"/>
    <w:rsid w:val="006866F4"/>
    <w:rsid w:val="007B2F73"/>
    <w:rsid w:val="00842977"/>
    <w:rsid w:val="00850561"/>
    <w:rsid w:val="008A2C89"/>
    <w:rsid w:val="009A4BD1"/>
    <w:rsid w:val="009D44DD"/>
    <w:rsid w:val="00A1133D"/>
    <w:rsid w:val="00A419FF"/>
    <w:rsid w:val="00A56F34"/>
    <w:rsid w:val="00C5144A"/>
    <w:rsid w:val="00CD2C4F"/>
    <w:rsid w:val="00D0189F"/>
    <w:rsid w:val="00D342B4"/>
    <w:rsid w:val="00DA26B7"/>
    <w:rsid w:val="00EB2D3F"/>
    <w:rsid w:val="00EB6CE8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977"/>
    <w:rPr>
      <w:sz w:val="24"/>
      <w:szCs w:val="24"/>
    </w:rPr>
  </w:style>
  <w:style w:type="paragraph" w:styleId="Heading2">
    <w:name w:val="heading 2"/>
    <w:aliases w:val="Заголовок 2 Знак"/>
    <w:basedOn w:val="Normal"/>
    <w:next w:val="Normal"/>
    <w:link w:val="Heading2Char"/>
    <w:uiPriority w:val="99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Заголовок 2 Знак Char"/>
    <w:basedOn w:val="DefaultParagraphFont"/>
    <w:link w:val="Heading2"/>
    <w:uiPriority w:val="9"/>
    <w:semiHidden/>
    <w:rsid w:val="0020586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">
    <w:name w:val="Подпункт"/>
    <w:basedOn w:val="Normal"/>
    <w:uiPriority w:val="99"/>
    <w:rsid w:val="0084297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Normal"/>
    <w:uiPriority w:val="99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0">
    <w:name w:val="Подподпункт"/>
    <w:basedOn w:val="a"/>
    <w:uiPriority w:val="99"/>
    <w:rsid w:val="00842977"/>
    <w:pPr>
      <w:tabs>
        <w:tab w:val="clear" w:pos="1134"/>
        <w:tab w:val="num" w:pos="1701"/>
      </w:tabs>
      <w:ind w:left="1701" w:hanging="567"/>
    </w:pPr>
  </w:style>
  <w:style w:type="paragraph" w:styleId="BodyTextIndent2">
    <w:name w:val="Body Text Indent 2"/>
    <w:basedOn w:val="Normal"/>
    <w:link w:val="BodyTextIndent2Char"/>
    <w:uiPriority w:val="99"/>
    <w:rsid w:val="00842977"/>
    <w:pPr>
      <w:ind w:left="360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0586D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42977"/>
    <w:pPr>
      <w:ind w:left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586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86D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316</Words>
  <Characters>1803</Characters>
  <Application>Microsoft Office Outlook</Application>
  <DocSecurity>0</DocSecurity>
  <Lines>0</Lines>
  <Paragraphs>0</Paragraphs>
  <ScaleCrop>false</ScaleCrop>
  <Company>Lenenergo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Prokudina.UV</cp:lastModifiedBy>
  <cp:revision>3</cp:revision>
  <cp:lastPrinted>2008-05-16T10:50:00Z</cp:lastPrinted>
  <dcterms:created xsi:type="dcterms:W3CDTF">2010-09-30T06:12:00Z</dcterms:created>
  <dcterms:modified xsi:type="dcterms:W3CDTF">2010-10-12T07:38:00Z</dcterms:modified>
</cp:coreProperties>
</file>